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01E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OLIVER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fl.1468-74)</w:t>
      </w:r>
    </w:p>
    <w:p w:rsidR="00401ED0" w:rsidRDefault="00401E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Twickenham, Middlesex.</w:t>
      </w:r>
    </w:p>
    <w:p w:rsidR="00401ED0" w:rsidRDefault="00401E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1ED0" w:rsidRDefault="00401E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1ED0" w:rsidRDefault="00401E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1468-74</w:t>
      </w:r>
      <w:r>
        <w:rPr>
          <w:rFonts w:ascii="Times New Roman" w:hAnsi="Times New Roman" w:cs="Times New Roman"/>
          <w:sz w:val="24"/>
          <w:szCs w:val="24"/>
        </w:rPr>
        <w:tab/>
        <w:t>He was Vicar.   (Alumni Cantab. vol.1 part 3 p.280)</w:t>
      </w:r>
    </w:p>
    <w:p w:rsidR="00401ED0" w:rsidRDefault="00401E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1ED0" w:rsidRDefault="00401E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1ED0" w:rsidRPr="00401ED0" w:rsidRDefault="00401E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  <w:bookmarkStart w:id="0" w:name="_GoBack"/>
      <w:bookmarkEnd w:id="0"/>
    </w:p>
    <w:sectPr w:rsidR="00401ED0" w:rsidRPr="00401E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ED0" w:rsidRDefault="00401ED0" w:rsidP="00564E3C">
      <w:pPr>
        <w:spacing w:after="0" w:line="240" w:lineRule="auto"/>
      </w:pPr>
      <w:r>
        <w:separator/>
      </w:r>
    </w:p>
  </w:endnote>
  <w:endnote w:type="continuationSeparator" w:id="0">
    <w:p w:rsidR="00401ED0" w:rsidRDefault="00401ED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1ED0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ED0" w:rsidRDefault="00401ED0" w:rsidP="00564E3C">
      <w:pPr>
        <w:spacing w:after="0" w:line="240" w:lineRule="auto"/>
      </w:pPr>
      <w:r>
        <w:separator/>
      </w:r>
    </w:p>
  </w:footnote>
  <w:footnote w:type="continuationSeparator" w:id="0">
    <w:p w:rsidR="00401ED0" w:rsidRDefault="00401ED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ED0"/>
    <w:rsid w:val="00372DC6"/>
    <w:rsid w:val="00401ED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C992B"/>
  <w15:chartTrackingRefBased/>
  <w15:docId w15:val="{1D04FCA6-4155-419E-8C2A-3D84B9F3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2015-10-30T19:53:00Z</dcterms:created>
  <dcterms:modified xsi:type="dcterms:W3CDTF">2015-10-30T19:55:00Z</dcterms:modified>
</cp:coreProperties>
</file>